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2AA9C" w14:textId="77777777" w:rsidR="0064063D" w:rsidRDefault="00D5723F" w:rsidP="00EA7A89">
      <w:pPr>
        <w:pStyle w:val="Heading1"/>
      </w:pPr>
      <w:bookmarkStart w:id="0" w:name="_GoBack"/>
      <w:bookmarkEnd w:id="0"/>
      <w:r>
        <w:t>The Top 5 Time Management Apps for Entrepreneurs</w:t>
      </w:r>
    </w:p>
    <w:p w14:paraId="34D80521" w14:textId="77777777" w:rsidR="00EA7A89" w:rsidRDefault="00EA7A89" w:rsidP="00EA7A89"/>
    <w:p w14:paraId="5E499063" w14:textId="77777777" w:rsidR="00881CD6" w:rsidRDefault="00D5723F" w:rsidP="00EA7A89">
      <w:r>
        <w:t xml:space="preserve">Your time, as an entrepreneur, is valuable. Every minute you waste looking for your to-do list is a minute that you’re not earning money and building your business. </w:t>
      </w:r>
      <w:r w:rsidR="00AC632A">
        <w:t xml:space="preserve">Rather than hiring an assistant to help you keep track of your time, why not try one of these five time management apps for entrepreneurs. </w:t>
      </w:r>
    </w:p>
    <w:p w14:paraId="47351828" w14:textId="77777777" w:rsidR="00AC632A" w:rsidRDefault="00AC632A" w:rsidP="00EA7A89"/>
    <w:p w14:paraId="5AEC897A" w14:textId="77777777" w:rsidR="00AC632A" w:rsidRDefault="00D5723F" w:rsidP="00EA7A89">
      <w:pPr>
        <w:rPr>
          <w:b/>
        </w:rPr>
      </w:pPr>
      <w:r>
        <w:rPr>
          <w:b/>
        </w:rPr>
        <w:t>Todoist</w:t>
      </w:r>
    </w:p>
    <w:p w14:paraId="3F62EA15" w14:textId="77777777" w:rsidR="00B72B02" w:rsidRDefault="00D5723F" w:rsidP="00EA7A89">
      <w:r>
        <w:t>Todoist is an app that recognizes that not every task on your to-do list is equally important. You can crea</w:t>
      </w:r>
      <w:r>
        <w:t>te multiple products for different aspects of your life and business. As you add items to your agenda, you can set priority levels and due dates. Todoist will then show you the essential tasks with the nearest due date first.</w:t>
      </w:r>
    </w:p>
    <w:p w14:paraId="50BAFC86" w14:textId="77777777" w:rsidR="00B72B02" w:rsidRDefault="00B72B02" w:rsidP="00EA7A89"/>
    <w:p w14:paraId="307672CD" w14:textId="77777777" w:rsidR="00B72B02" w:rsidRDefault="00D5723F" w:rsidP="00EA7A89">
      <w:pPr>
        <w:rPr>
          <w:b/>
        </w:rPr>
      </w:pPr>
      <w:r>
        <w:rPr>
          <w:b/>
        </w:rPr>
        <w:t>Toggl</w:t>
      </w:r>
    </w:p>
    <w:p w14:paraId="4B1EFF4F" w14:textId="77777777" w:rsidR="00B72B02" w:rsidRDefault="00D5723F" w:rsidP="00EA7A89">
      <w:r>
        <w:t>Toggl is an app that sh</w:t>
      </w:r>
      <w:r>
        <w:t>ows you how much time different tasks take to complete. This is the perfect time tracking app for entrepreneurs. Toggl allows you to track various activities with the touch of a button, then adds up how much time you are spending on that activity each day,</w:t>
      </w:r>
      <w:r>
        <w:t xml:space="preserve"> week, and month. </w:t>
      </w:r>
      <w:r w:rsidR="00EA356A">
        <w:t>This can allow entrepreneurs to know their average hourly profitability for each client and task.</w:t>
      </w:r>
    </w:p>
    <w:p w14:paraId="7F35558F" w14:textId="77777777" w:rsidR="00EA356A" w:rsidRDefault="00EA356A" w:rsidP="00EA7A89"/>
    <w:p w14:paraId="3C204350" w14:textId="77777777" w:rsidR="00EA356A" w:rsidRDefault="00D5723F" w:rsidP="00EA7A89">
      <w:pPr>
        <w:rPr>
          <w:b/>
        </w:rPr>
      </w:pPr>
      <w:r>
        <w:rPr>
          <w:b/>
        </w:rPr>
        <w:t>RescueTime</w:t>
      </w:r>
    </w:p>
    <w:p w14:paraId="3CC33159" w14:textId="77777777" w:rsidR="00597718" w:rsidRDefault="00D5723F" w:rsidP="00EA7A89">
      <w:r>
        <w:t>RescueTime can help you stop distractions once and for all. It runs securely in the background of all your devices and tracks ho</w:t>
      </w:r>
      <w:r>
        <w:t>w much time you spend on different websites and applications throughout the day. It will give you an accurate picture of how long you are spending on Facebook, email, and other distractions. It will provide you with detailed reports on your productivity so</w:t>
      </w:r>
      <w:r>
        <w:t xml:space="preserve"> that you can see where you need to improve.</w:t>
      </w:r>
    </w:p>
    <w:p w14:paraId="274902A5" w14:textId="77777777" w:rsidR="00597718" w:rsidRDefault="00597718" w:rsidP="00EA7A89"/>
    <w:p w14:paraId="36F72937" w14:textId="77777777" w:rsidR="00597718" w:rsidRDefault="00D5723F" w:rsidP="00EA7A89">
      <w:pPr>
        <w:rPr>
          <w:b/>
        </w:rPr>
      </w:pPr>
      <w:r>
        <w:rPr>
          <w:b/>
        </w:rPr>
        <w:t>Letterspace</w:t>
      </w:r>
    </w:p>
    <w:p w14:paraId="42F50270" w14:textId="77777777" w:rsidR="00AA2459" w:rsidRDefault="00D5723F" w:rsidP="00EA7A89">
      <w:r>
        <w:t>Letterspace is a notetaking app that is perfect for the disorganized mind. The app allows you to use #hashtags and @mentions within your notes and then organizes your thoughts in the sidebar next to</w:t>
      </w:r>
      <w:r>
        <w:t xml:space="preserve"> those tags. If you forget to tag your notes, the app also has full-text search capabilities so that you can find what you're looking for easily.</w:t>
      </w:r>
    </w:p>
    <w:p w14:paraId="4C6B6C43" w14:textId="77777777" w:rsidR="00AA2459" w:rsidRDefault="00AA2459" w:rsidP="00EA7A89"/>
    <w:p w14:paraId="50251D8E" w14:textId="77777777" w:rsidR="00AA2459" w:rsidRDefault="00D5723F" w:rsidP="00EA7A89">
      <w:pPr>
        <w:rPr>
          <w:b/>
        </w:rPr>
      </w:pPr>
      <w:r>
        <w:rPr>
          <w:b/>
        </w:rPr>
        <w:t>Instapaper</w:t>
      </w:r>
    </w:p>
    <w:p w14:paraId="3AEBBAE9" w14:textId="77777777" w:rsidR="00BB4467" w:rsidRDefault="00D5723F" w:rsidP="00EA7A89">
      <w:r>
        <w:lastRenderedPageBreak/>
        <w:t>If you ever get distracted by an interesting video or article, Instapaper can help you stay on tra</w:t>
      </w:r>
      <w:r>
        <w:t>ck. Whenever you come across something while browsing the Internet, Instapaper will send it to the app. This way you can read it later on any device. It also allows you to comment on and highlight text in an article so that you can save and retrieve inform</w:t>
      </w:r>
      <w:r>
        <w:t>ation as well as share it on social media.</w:t>
      </w:r>
    </w:p>
    <w:p w14:paraId="006E4CD2" w14:textId="77777777" w:rsidR="00BB4467" w:rsidRDefault="00BB4467" w:rsidP="00EA7A89"/>
    <w:p w14:paraId="2285D567" w14:textId="77777777" w:rsidR="00BB4467" w:rsidRPr="00BB4467" w:rsidRDefault="00D5723F" w:rsidP="00EA7A89">
      <w:r>
        <w:t>These five time management apps will help you stay focused on what matters most so that you can quickly grow your business. Incorporate your favorite apps into your daily routine and see how much you can accompli</w:t>
      </w:r>
      <w:r>
        <w:t>sh.</w:t>
      </w:r>
    </w:p>
    <w:p w14:paraId="0358A458" w14:textId="77777777" w:rsidR="00C638FB" w:rsidRPr="00C638FB" w:rsidRDefault="00C638FB" w:rsidP="00EA7A89"/>
    <w:p w14:paraId="7AA56D5D" w14:textId="77777777" w:rsidR="00B036D1" w:rsidRPr="00B036D1" w:rsidRDefault="00B036D1" w:rsidP="00EA7A89">
      <w:pPr>
        <w:rPr>
          <w:b/>
        </w:rPr>
      </w:pPr>
    </w:p>
    <w:sectPr w:rsidR="00B036D1" w:rsidRPr="00B036D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A74"/>
    <w:rsid w:val="00013679"/>
    <w:rsid w:val="00337783"/>
    <w:rsid w:val="00597718"/>
    <w:rsid w:val="0064063D"/>
    <w:rsid w:val="00660AAD"/>
    <w:rsid w:val="00881CD6"/>
    <w:rsid w:val="00983A74"/>
    <w:rsid w:val="00AA2459"/>
    <w:rsid w:val="00AC632A"/>
    <w:rsid w:val="00B036D1"/>
    <w:rsid w:val="00B72B02"/>
    <w:rsid w:val="00BB4467"/>
    <w:rsid w:val="00C25F2B"/>
    <w:rsid w:val="00C638FB"/>
    <w:rsid w:val="00D5723F"/>
    <w:rsid w:val="00EA356A"/>
    <w:rsid w:val="00EA7A89"/>
    <w:rsid w:val="00ED7616"/>
    <w:rsid w:val="00FB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FDDD20"/>
  <w14:defaultImageDpi w14:val="32767"/>
  <w15:chartTrackingRefBased/>
  <w15:docId w15:val="{0B8C9729-9586-3640-BEB1-F105012C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438</Words>
  <Characters>2077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2019-04-19T15:38:00Z</dcterms:created>
  <dcterms:modified xsi:type="dcterms:W3CDTF">2019-04-19T15:38:00Z</dcterms:modified>
  <cp:category/>
</cp:coreProperties>
</file>